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A569A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A569A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A569A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A569A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A569A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A569A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A569A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A569A2">
        <w:rPr>
          <w:b w:val="0"/>
        </w:rPr>
        <w:t xml:space="preserve"> 72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A569A2" w:rsidP="00232C8F">
            <w:r>
              <w:t>Специалист по кадрам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A569A2" w:rsidP="00232C8F">
            <w:r>
              <w:t>26583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A569A2" w:rsidRPr="00A569A2">
        <w:rPr>
          <w:rStyle w:val="aa"/>
        </w:rPr>
        <w:t xml:space="preserve"> Специалисты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A569A2" w:rsidRPr="00A569A2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A569A2" w:rsidRPr="00A569A2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A569A2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A569A2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A569A2" w:rsidP="001E48C6">
            <w:pPr>
              <w:jc w:val="center"/>
            </w:pPr>
            <w:r>
              <w:t>0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A569A2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A569A2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A569A2" w:rsidP="001E48C6">
            <w:pPr>
              <w:jc w:val="center"/>
            </w:pPr>
            <w:r>
              <w:t>184-099-735 12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A569A2" w:rsidRPr="00A569A2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A569A2" w:rsidRPr="00A569A2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E092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E092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E092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E092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E092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E092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E092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E092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E0924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E092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E092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E092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E092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E0924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E092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E092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E092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CE092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CE092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F362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F362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F362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F362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F362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F362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F362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CE0924" w:rsidRPr="00CE0924">
        <w:rPr>
          <w:i/>
          <w:u w:val="single"/>
        </w:rPr>
        <w:t>1. Рекомендации по улучшению условий труда: не требуются</w:t>
      </w:r>
      <w:r w:rsidR="00CE0924" w:rsidRPr="00CE0924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CE0924" w:rsidRPr="00CE0924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A569A2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A569A2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A569A2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A569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A569A2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A569A2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A569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A569A2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A569A2" w:rsidRPr="00A569A2" w:rsidTr="00A569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9A2" w:rsidRPr="00A569A2" w:rsidRDefault="00A569A2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569A2" w:rsidRPr="00A569A2" w:rsidRDefault="00A569A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9A2" w:rsidRPr="00A569A2" w:rsidRDefault="00A569A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569A2" w:rsidRPr="00A569A2" w:rsidRDefault="00A569A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9A2" w:rsidRPr="00A569A2" w:rsidRDefault="00A569A2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569A2" w:rsidRPr="00A569A2" w:rsidRDefault="00A569A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9A2" w:rsidRPr="00A569A2" w:rsidRDefault="00A569A2" w:rsidP="004E51DC">
            <w:pPr>
              <w:pStyle w:val="a8"/>
            </w:pPr>
          </w:p>
        </w:tc>
      </w:tr>
      <w:tr w:rsidR="00A569A2" w:rsidRPr="00A569A2" w:rsidTr="00A569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569A2" w:rsidRPr="00A569A2" w:rsidRDefault="00A569A2" w:rsidP="004E51DC">
            <w:pPr>
              <w:pStyle w:val="a8"/>
              <w:rPr>
                <w:vertAlign w:val="superscript"/>
              </w:rPr>
            </w:pPr>
            <w:r w:rsidRPr="00A569A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569A2" w:rsidRPr="00A569A2" w:rsidRDefault="00A56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569A2" w:rsidRPr="00A569A2" w:rsidRDefault="00A569A2" w:rsidP="004E51DC">
            <w:pPr>
              <w:pStyle w:val="a8"/>
              <w:rPr>
                <w:vertAlign w:val="superscript"/>
              </w:rPr>
            </w:pPr>
            <w:r w:rsidRPr="00A569A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569A2" w:rsidRPr="00A569A2" w:rsidRDefault="00A56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569A2" w:rsidRPr="00A569A2" w:rsidRDefault="00A569A2" w:rsidP="004E51DC">
            <w:pPr>
              <w:pStyle w:val="a8"/>
              <w:rPr>
                <w:vertAlign w:val="superscript"/>
              </w:rPr>
            </w:pPr>
            <w:r w:rsidRPr="00A569A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569A2" w:rsidRPr="00A569A2" w:rsidRDefault="00A569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569A2" w:rsidRPr="00A569A2" w:rsidRDefault="00A569A2" w:rsidP="004E51DC">
            <w:pPr>
              <w:pStyle w:val="a8"/>
              <w:rPr>
                <w:vertAlign w:val="superscript"/>
              </w:rPr>
            </w:pPr>
            <w:r w:rsidRPr="00A569A2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CE0924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A569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A569A2" w:rsidP="004E51DC">
            <w:pPr>
              <w:pStyle w:val="a8"/>
            </w:pPr>
            <w:r>
              <w:t>Попова Анастасия Валериевна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16303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A569A2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A569A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72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CE0924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CE0924" w:rsidRPr="00CE0924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Специалисты"/>
    <w:docVar w:name="chek_unc_results" w:val="   "/>
    <w:docVar w:name="class" w:val=" не определен "/>
    <w:docVar w:name="close_doc_flag" w:val="0"/>
    <w:docVar w:name="co_classes" w:val="   "/>
    <w:docVar w:name="codeok" w:val=" 2658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72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72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B48F210679A9434097F00FF60F55C21B"/>
    <w:docVar w:name="rm_id" w:val="72"/>
    <w:docVar w:name="rm_name" w:val="                                          "/>
    <w:docVar w:name="rm_number" w:val=" 72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A0901"/>
    <w:rsid w:val="000D1F5B"/>
    <w:rsid w:val="00110025"/>
    <w:rsid w:val="001429B1"/>
    <w:rsid w:val="00145419"/>
    <w:rsid w:val="001456F8"/>
    <w:rsid w:val="0015635F"/>
    <w:rsid w:val="001607C8"/>
    <w:rsid w:val="00163032"/>
    <w:rsid w:val="001E48C6"/>
    <w:rsid w:val="001F4D8D"/>
    <w:rsid w:val="0020251F"/>
    <w:rsid w:val="00232C8F"/>
    <w:rsid w:val="00234932"/>
    <w:rsid w:val="00244615"/>
    <w:rsid w:val="00260260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13F55"/>
    <w:rsid w:val="0069682B"/>
    <w:rsid w:val="006C28B3"/>
    <w:rsid w:val="007049EB"/>
    <w:rsid w:val="00706872"/>
    <w:rsid w:val="00710271"/>
    <w:rsid w:val="00717C9F"/>
    <w:rsid w:val="00742F31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171BE"/>
    <w:rsid w:val="0092778A"/>
    <w:rsid w:val="00967790"/>
    <w:rsid w:val="0098630F"/>
    <w:rsid w:val="009935EB"/>
    <w:rsid w:val="00A100AB"/>
    <w:rsid w:val="00A12349"/>
    <w:rsid w:val="00A569A2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3626"/>
    <w:rsid w:val="00AF796F"/>
    <w:rsid w:val="00B04F25"/>
    <w:rsid w:val="00B635A2"/>
    <w:rsid w:val="00BA5029"/>
    <w:rsid w:val="00BC2F3C"/>
    <w:rsid w:val="00C02721"/>
    <w:rsid w:val="00C03F4A"/>
    <w:rsid w:val="00C10975"/>
    <w:rsid w:val="00C53BDE"/>
    <w:rsid w:val="00CE0924"/>
    <w:rsid w:val="00CE3307"/>
    <w:rsid w:val="00D01467"/>
    <w:rsid w:val="00D76DF8"/>
    <w:rsid w:val="00DB1272"/>
    <w:rsid w:val="00DB5302"/>
    <w:rsid w:val="00DC3B5B"/>
    <w:rsid w:val="00DD6B1F"/>
    <w:rsid w:val="00E124F4"/>
    <w:rsid w:val="00E36337"/>
    <w:rsid w:val="00E43EDA"/>
    <w:rsid w:val="00EB72AD"/>
    <w:rsid w:val="00EC37A1"/>
    <w:rsid w:val="00EF07A3"/>
    <w:rsid w:val="00EF3DC4"/>
    <w:rsid w:val="00F2022C"/>
    <w:rsid w:val="00F31AF6"/>
    <w:rsid w:val="00F76072"/>
    <w:rsid w:val="00FB001B"/>
    <w:rsid w:val="00FB24BF"/>
    <w:rsid w:val="00FC4DB6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2022-04-18T08:02:00Z</dcterms:created>
  <dcterms:modified xsi:type="dcterms:W3CDTF">2022-04-18T08:40:00Z</dcterms:modified>
</cp:coreProperties>
</file>